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1E186" w14:textId="2E4CF9B9" w:rsidR="0087147F" w:rsidRPr="0087147F" w:rsidRDefault="0087147F" w:rsidP="00C00C58">
      <w:pPr>
        <w:pStyle w:val="Standard"/>
        <w:widowControl/>
        <w:spacing w:after="0"/>
        <w:jc w:val="center"/>
        <w:rPr>
          <w:rFonts w:asciiTheme="minorHAnsi" w:eastAsia="Sneak" w:hAnsiTheme="minorHAnsi" w:cs="Sneak"/>
          <w:b/>
          <w:color w:val="000000"/>
          <w:sz w:val="20"/>
          <w:szCs w:val="20"/>
        </w:rPr>
      </w:pPr>
      <w:r w:rsidRPr="0087147F">
        <w:rPr>
          <w:rFonts w:asciiTheme="minorHAnsi" w:eastAsia="Sneak" w:hAnsiTheme="minorHAnsi" w:cs="Sneak"/>
          <w:b/>
          <w:color w:val="000000"/>
          <w:sz w:val="20"/>
          <w:szCs w:val="20"/>
        </w:rPr>
        <w:t xml:space="preserve">AVVISO DI SELEZIONE PER L’ASSUNZIONE A </w:t>
      </w:r>
      <w:r w:rsidR="002F067E">
        <w:rPr>
          <w:rFonts w:asciiTheme="minorHAnsi" w:eastAsia="Sneak" w:hAnsiTheme="minorHAnsi" w:cs="Sneak"/>
          <w:b/>
          <w:color w:val="000000"/>
          <w:sz w:val="20"/>
          <w:szCs w:val="20"/>
        </w:rPr>
        <w:t>TEMPO DETERMINATO</w:t>
      </w:r>
      <w:r w:rsidRPr="0087147F">
        <w:rPr>
          <w:rFonts w:asciiTheme="minorHAnsi" w:eastAsia="Sneak" w:hAnsiTheme="minorHAnsi" w:cs="Sneak"/>
          <w:b/>
          <w:color w:val="000000"/>
          <w:sz w:val="20"/>
          <w:szCs w:val="20"/>
        </w:rPr>
        <w:t xml:space="preserve"> DI RISORSE DI PERSONALE</w:t>
      </w:r>
      <w:r w:rsidR="002F067E">
        <w:rPr>
          <w:rFonts w:asciiTheme="minorHAnsi" w:eastAsia="Sneak" w:hAnsiTheme="minorHAnsi" w:cs="Sneak"/>
          <w:b/>
          <w:color w:val="000000"/>
          <w:sz w:val="20"/>
          <w:szCs w:val="20"/>
        </w:rPr>
        <w:t xml:space="preserve"> DEL MUSEO DEL BALI’ PER </w:t>
      </w:r>
      <w:r w:rsidRPr="0087147F">
        <w:rPr>
          <w:rFonts w:asciiTheme="minorHAnsi" w:eastAsia="Sneak" w:hAnsiTheme="minorHAnsi" w:cs="Sneak"/>
          <w:b/>
          <w:color w:val="000000"/>
          <w:sz w:val="20"/>
          <w:szCs w:val="20"/>
        </w:rPr>
        <w:t>ANIMATORE SCIENTIFICO</w:t>
      </w:r>
    </w:p>
    <w:p w14:paraId="47B59D95" w14:textId="77777777" w:rsidR="0087147F" w:rsidRPr="0087147F" w:rsidRDefault="0087147F" w:rsidP="00C00C58">
      <w:pPr>
        <w:pStyle w:val="Standard"/>
        <w:widowControl/>
        <w:spacing w:after="0"/>
        <w:rPr>
          <w:rFonts w:asciiTheme="minorHAnsi" w:eastAsia="Verdana" w:hAnsiTheme="minorHAnsi" w:cs="Verdana"/>
          <w:color w:val="00000A"/>
          <w:sz w:val="20"/>
          <w:szCs w:val="20"/>
        </w:rPr>
      </w:pPr>
    </w:p>
    <w:p w14:paraId="72F23B81" w14:textId="0FC60E85" w:rsidR="0087147F" w:rsidRPr="00855ADA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0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Il/la sottoscritto/a ________________________________________________________ (nome e cognome),</w:t>
      </w:r>
      <w:r>
        <w:rPr>
          <w:rFonts w:asciiTheme="minorHAnsi" w:eastAsia="Sneak" w:hAnsiTheme="minorHAnsi" w:cs="Sneak"/>
          <w:color w:val="00000A"/>
          <w:sz w:val="20"/>
          <w:szCs w:val="20"/>
        </w:rPr>
        <w:t xml:space="preserve"> 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presa visione dell’avviso pubblicato dalla Fondazione Villa del Balì, chiede di esse</w:t>
      </w:r>
      <w:r>
        <w:rPr>
          <w:rFonts w:asciiTheme="minorHAnsi" w:eastAsia="Sneak" w:hAnsiTheme="minorHAnsi" w:cs="Sneak"/>
          <w:color w:val="00000A"/>
          <w:sz w:val="20"/>
          <w:szCs w:val="20"/>
        </w:rPr>
        <w:t xml:space="preserve">re ammesso/a alla selezione per 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l’assunzione a </w:t>
      </w:r>
      <w:r w:rsidR="002F067E">
        <w:rPr>
          <w:rFonts w:asciiTheme="minorHAnsi" w:eastAsia="Sneak" w:hAnsiTheme="minorHAnsi" w:cs="Sneak"/>
          <w:color w:val="00000A"/>
          <w:sz w:val="20"/>
          <w:szCs w:val="20"/>
        </w:rPr>
        <w:t>tempo determinato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per </w:t>
      </w:r>
      <w:r w:rsidRPr="0087147F">
        <w:rPr>
          <w:rFonts w:asciiTheme="minorHAnsi" w:eastAsia="Sneak" w:hAnsiTheme="minorHAnsi" w:cs="Sneak"/>
          <w:color w:val="000000"/>
          <w:sz w:val="20"/>
          <w:szCs w:val="20"/>
        </w:rPr>
        <w:t>animatore scientifico / operatore museale</w:t>
      </w:r>
    </w:p>
    <w:p w14:paraId="51E1A69E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A tal fine, anche ai sensi degli artt. 46 e 47 del DPR 445/00, consapevole delle sanzioni civili e penali </w:t>
      </w:r>
      <w:r>
        <w:rPr>
          <w:rFonts w:asciiTheme="minorHAnsi" w:eastAsia="Sneak" w:hAnsiTheme="minorHAnsi" w:cs="Sneak"/>
          <w:color w:val="00000A"/>
          <w:sz w:val="20"/>
          <w:szCs w:val="20"/>
        </w:rPr>
        <w:t xml:space="preserve">previste dall’art. 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76 del citato DPR, in cui incorrerebbe in caso di dichiarazioni false e mendaci,</w:t>
      </w:r>
    </w:p>
    <w:p w14:paraId="58C1E4D2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b/>
          <w:color w:val="00000A"/>
          <w:sz w:val="20"/>
          <w:szCs w:val="20"/>
        </w:rPr>
      </w:pPr>
    </w:p>
    <w:p w14:paraId="21743BEF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b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b/>
          <w:color w:val="00000A"/>
          <w:sz w:val="20"/>
          <w:szCs w:val="20"/>
        </w:rPr>
        <w:t>DICHIARA:</w:t>
      </w:r>
    </w:p>
    <w:p w14:paraId="032C0C08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4BD637F7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di accettare integralmente e senza riserve e limitazioni il contenuto dell’avviso di selezione;</w:t>
      </w:r>
    </w:p>
    <w:p w14:paraId="742DED40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20F39E06" w14:textId="77777777" w:rsid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 di essere nato/a il _____/_____/________ a _________________________ (prov. ___)</w:t>
      </w:r>
      <w:r>
        <w:rPr>
          <w:rFonts w:asciiTheme="minorHAnsi" w:hAnsiTheme="minorHAnsi"/>
          <w:sz w:val="20"/>
          <w:szCs w:val="20"/>
        </w:rPr>
        <w:t>;</w:t>
      </w:r>
    </w:p>
    <w:p w14:paraId="3D0203B4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1154DAB9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 di essere intestatario del seguente codice fiscale ________________________________________;</w:t>
      </w:r>
    </w:p>
    <w:p w14:paraId="7F57A5DF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b/>
          <w:color w:val="00000A"/>
          <w:sz w:val="20"/>
          <w:szCs w:val="20"/>
        </w:rPr>
      </w:pPr>
    </w:p>
    <w:p w14:paraId="608364D4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 di essere residente a ______________________________________ (prov. _____), in</w:t>
      </w:r>
      <w:r>
        <w:rPr>
          <w:rFonts w:asciiTheme="minorHAnsi" w:eastAsia="Sneak" w:hAnsiTheme="minorHAnsi" w:cs="Sneak"/>
          <w:color w:val="00000A"/>
          <w:sz w:val="20"/>
          <w:szCs w:val="20"/>
        </w:rPr>
        <w:t xml:space="preserve"> 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via/piazza ________________________________________, n. __________; CAP __________;</w:t>
      </w:r>
    </w:p>
    <w:p w14:paraId="2BC00CEE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di essere domiciliato presso la residenza;</w:t>
      </w:r>
    </w:p>
    <w:p w14:paraId="01BCE03B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oppure</w:t>
      </w:r>
    </w:p>
    <w:p w14:paraId="45F2DBC6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 di essere domiciliato a _____________________________________ (prov. _____), in</w:t>
      </w:r>
      <w:r>
        <w:rPr>
          <w:rFonts w:asciiTheme="minorHAnsi" w:hAnsiTheme="minorHAnsi"/>
          <w:sz w:val="20"/>
          <w:szCs w:val="20"/>
        </w:rPr>
        <w:t xml:space="preserve"> 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via/piazza ________________________________________, n. __________; CAP __________;</w:t>
      </w:r>
    </w:p>
    <w:p w14:paraId="10E61872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66448BE7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 di essere di stato civile ______________________________;</w:t>
      </w:r>
    </w:p>
    <w:p w14:paraId="6EB8097D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2550E1D2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 di avere i seguenti recapiti:</w:t>
      </w:r>
    </w:p>
    <w:p w14:paraId="2AF3EDDD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telefono cellulare ______________________________;</w:t>
      </w:r>
    </w:p>
    <w:p w14:paraId="6AF8F014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e-mail _______________________________________________________;</w:t>
      </w:r>
    </w:p>
    <w:p w14:paraId="6B1F2354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b/>
          <w:color w:val="00000A"/>
          <w:sz w:val="20"/>
          <w:szCs w:val="20"/>
        </w:rPr>
      </w:pPr>
    </w:p>
    <w:p w14:paraId="249B354B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 di essere in possesso della cittadinanza ______________________________ (specificare se italiana o di altro paese membro dell’Unione Europea, o equiparato, o extracomunitario);</w:t>
      </w:r>
    </w:p>
    <w:p w14:paraId="715847C0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b/>
          <w:color w:val="00000A"/>
          <w:sz w:val="20"/>
          <w:szCs w:val="20"/>
        </w:rPr>
      </w:pPr>
    </w:p>
    <w:p w14:paraId="62C571DB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 di godere dei pieni diritti civili e politici in ______________________________ (specificare se in Italia o indicare il paese di appartenenza o di provenienza);</w:t>
      </w:r>
    </w:p>
    <w:p w14:paraId="4BADC7FB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64DDD7D3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di essere iscritto nelle liste elettorali del Comune di _______________________ (prov. _____) (solo per i cittadini italiani; in caso di non iscrizione o di cancellazione dalle liste indicarne di seguito il motivo: ____________________________________________________________);</w:t>
      </w:r>
    </w:p>
    <w:p w14:paraId="2DADAC38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7AB4AFC4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 di non avere riportato condanne penali né avere procedimenti penali in corso;</w:t>
      </w:r>
    </w:p>
    <w:p w14:paraId="00C7E0BA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b/>
          <w:color w:val="00000A"/>
          <w:sz w:val="20"/>
          <w:szCs w:val="20"/>
        </w:rPr>
      </w:pPr>
    </w:p>
    <w:p w14:paraId="0F04F00D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lastRenderedPageBreak/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di non essere stato destituito o dispensato da enti pubblici o società partecipate per motivi disciplinari o per giusta causa;</w:t>
      </w:r>
    </w:p>
    <w:p w14:paraId="4B79EA34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b/>
          <w:color w:val="00000A"/>
          <w:sz w:val="20"/>
          <w:szCs w:val="20"/>
        </w:rPr>
      </w:pPr>
    </w:p>
    <w:p w14:paraId="1F1ABD2C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di essere in possesso del seguente titolo di studio (specificare indirizzo):</w:t>
      </w:r>
    </w:p>
    <w:p w14:paraId="5FD80EE8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________________________________________________________________________________</w:t>
      </w:r>
    </w:p>
    <w:p w14:paraId="7EC0D6E2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conseguito a ________________________________________ in data _____________________</w:t>
      </w:r>
    </w:p>
    <w:p w14:paraId="47009EED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presso _____________________________________________, con voto finale _____/_____;</w:t>
      </w:r>
    </w:p>
    <w:p w14:paraId="7DDDC9A1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Noto Sans Symbols" w:hAnsiTheme="minorHAnsi" w:cs="Noto Sans Symbols"/>
          <w:color w:val="00000A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oppure</w:t>
      </w:r>
    </w:p>
    <w:p w14:paraId="408D1608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di essere studente del seguente corso di studio:</w:t>
      </w:r>
    </w:p>
    <w:p w14:paraId="7F930426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________________________________________________________________________________</w:t>
      </w:r>
    </w:p>
    <w:p w14:paraId="46131E70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conseguito a ________________________________________ in data _____________________</w:t>
      </w:r>
    </w:p>
    <w:p w14:paraId="6683999C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presso _____________________________________________, con voto finale _____/_____;</w:t>
      </w:r>
    </w:p>
    <w:p w14:paraId="61A8D73A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2555B8F1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di essere disoccupato;</w:t>
      </w:r>
    </w:p>
    <w:p w14:paraId="64A4CC77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oppure</w:t>
      </w:r>
    </w:p>
    <w:p w14:paraId="2144E60C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di essere attualmente occupato presso:</w:t>
      </w:r>
    </w:p>
    <w:p w14:paraId="6B3A14A7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Azienda/ente _____________________________________________________________</w:t>
      </w:r>
    </w:p>
    <w:p w14:paraId="2E3730A6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Inquadramento______________________</w:t>
      </w:r>
      <w:r>
        <w:rPr>
          <w:rFonts w:asciiTheme="minorHAnsi" w:eastAsia="Sneak" w:hAnsiTheme="minorHAnsi" w:cs="Sneak"/>
          <w:color w:val="00000A"/>
          <w:sz w:val="20"/>
          <w:szCs w:val="20"/>
        </w:rPr>
        <w:t xml:space="preserve"> 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Mansione_________________________</w:t>
      </w:r>
      <w:r>
        <w:rPr>
          <w:rFonts w:asciiTheme="minorHAnsi" w:eastAsia="Sneak" w:hAnsiTheme="minorHAnsi" w:cs="Sneak"/>
          <w:color w:val="00000A"/>
          <w:sz w:val="20"/>
          <w:szCs w:val="20"/>
        </w:rPr>
        <w:t xml:space="preserve"> D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urat</w:t>
      </w:r>
      <w:r>
        <w:rPr>
          <w:rFonts w:asciiTheme="minorHAnsi" w:eastAsia="Sneak" w:hAnsiTheme="minorHAnsi" w:cs="Sneak"/>
          <w:color w:val="00000A"/>
          <w:sz w:val="20"/>
          <w:szCs w:val="20"/>
        </w:rPr>
        <w:t>a _____________________</w:t>
      </w:r>
    </w:p>
    <w:p w14:paraId="16520C07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64A4131A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di possedere un’ottima conoscenza della lingua italiana parlata e scritta;</w:t>
      </w:r>
    </w:p>
    <w:p w14:paraId="057DACE2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415E04D0" w14:textId="77777777" w:rsidR="0087147F" w:rsidRPr="00C00C58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di possedere una conoscenza intermedia/alta della lingua inglese (livello B2)</w:t>
      </w:r>
      <w:r w:rsidR="00C00C58">
        <w:rPr>
          <w:rFonts w:asciiTheme="minorHAnsi" w:hAnsiTheme="minorHAnsi"/>
          <w:sz w:val="20"/>
          <w:szCs w:val="20"/>
        </w:rPr>
        <w:t xml:space="preserve"> 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(eventualmente di essere in possesso dell’attestato…………………………………….);</w:t>
      </w:r>
    </w:p>
    <w:p w14:paraId="4EEB6791" w14:textId="77777777" w:rsidR="00C00C58" w:rsidRDefault="00C00C58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37F114DF" w14:textId="77777777" w:rsidR="0087147F" w:rsidRDefault="00C00C58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</w:t>
      </w:r>
      <w:r>
        <w:rPr>
          <w:rFonts w:asciiTheme="minorHAnsi" w:eastAsia="Sneak" w:hAnsiTheme="minorHAnsi" w:cs="Sneak"/>
          <w:color w:val="00000A"/>
          <w:sz w:val="20"/>
          <w:szCs w:val="20"/>
        </w:rPr>
        <w:t xml:space="preserve"> 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di </w:t>
      </w:r>
      <w:r>
        <w:rPr>
          <w:rFonts w:asciiTheme="minorHAnsi" w:eastAsia="Sneak" w:hAnsiTheme="minorHAnsi" w:cs="Sneak"/>
          <w:color w:val="00000A"/>
          <w:sz w:val="20"/>
          <w:szCs w:val="20"/>
        </w:rPr>
        <w:t>essere automunito;</w:t>
      </w:r>
    </w:p>
    <w:p w14:paraId="36BA77C5" w14:textId="77777777" w:rsidR="00C00C58" w:rsidRPr="0087147F" w:rsidRDefault="00C00C58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2A91825B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di accettare fin d’ora, senza riserva alcuna, le condizioni dell’avviso e del CCNL per i dipendenti di aziende del terziario, della distribuzione e dei servizi;</w:t>
      </w:r>
    </w:p>
    <w:p w14:paraId="2B42A2F8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3672C9A1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di impegnarsi a comunicare tempestivamente alla Fondazione Villa del Balì qualsiasi variazione dei dati forniti, sollevandola espressamente da qualsiasi responsabilità in caso di non ottemperanza da parte del sottoscritto.</w:t>
      </w:r>
    </w:p>
    <w:p w14:paraId="6CADEE8A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b/>
          <w:color w:val="00000A"/>
          <w:sz w:val="20"/>
          <w:szCs w:val="20"/>
        </w:rPr>
      </w:pPr>
    </w:p>
    <w:p w14:paraId="67A52828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b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b/>
          <w:color w:val="00000A"/>
          <w:sz w:val="20"/>
          <w:szCs w:val="20"/>
        </w:rPr>
        <w:t>ALLEGA OBBLIGATORIAMENTE:</w:t>
      </w:r>
    </w:p>
    <w:p w14:paraId="46026278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curriculum vitae datato e sottoscritto;</w:t>
      </w:r>
    </w:p>
    <w:p w14:paraId="64886A8F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copia fotostatica di idoneo documento d’identità personale, in corso di validità;</w:t>
      </w:r>
    </w:p>
    <w:p w14:paraId="606CEF67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4E291B22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b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b/>
          <w:color w:val="00000A"/>
          <w:sz w:val="20"/>
          <w:szCs w:val="20"/>
        </w:rPr>
        <w:t>allega facoltativamente:</w:t>
      </w:r>
    </w:p>
    <w:p w14:paraId="1A02C397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hAnsiTheme="minorHAnsi"/>
          <w:sz w:val="20"/>
          <w:szCs w:val="20"/>
        </w:rPr>
      </w:pPr>
      <w:r w:rsidRPr="0087147F">
        <w:rPr>
          <w:rFonts w:asciiTheme="minorHAnsi" w:eastAsia="Noto Sans Symbols" w:hAnsiTheme="minorHAnsi" w:cs="Noto Sans Symbols"/>
          <w:color w:val="00000A"/>
          <w:sz w:val="20"/>
          <w:szCs w:val="20"/>
        </w:rPr>
        <w:t>□</w:t>
      </w: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 xml:space="preserve"> Eventuali ulteriori allegati (vedi Art. 7 dell’avviso):</w:t>
      </w:r>
    </w:p>
    <w:p w14:paraId="77164255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__________________________________________________________________________;</w:t>
      </w:r>
    </w:p>
    <w:p w14:paraId="2BFBA5D9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__________________________________________________________________________;</w:t>
      </w:r>
    </w:p>
    <w:p w14:paraId="7016501E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__________________________________________________________________________;</w:t>
      </w:r>
    </w:p>
    <w:p w14:paraId="230C8A62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__________________________________________________________________________.</w:t>
      </w:r>
    </w:p>
    <w:p w14:paraId="33259244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43690B2D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Luogo e data ______________________,</w:t>
      </w:r>
    </w:p>
    <w:p w14:paraId="2FDE9A56" w14:textId="77777777" w:rsidR="0087147F" w:rsidRPr="0087147F" w:rsidRDefault="0087147F" w:rsidP="00C00C58">
      <w:pPr>
        <w:pStyle w:val="Standard"/>
        <w:widowControl/>
        <w:spacing w:after="0"/>
        <w:jc w:val="both"/>
        <w:rPr>
          <w:rFonts w:asciiTheme="minorHAnsi" w:eastAsia="Sneak" w:hAnsiTheme="minorHAnsi" w:cs="Sneak"/>
          <w:color w:val="00000A"/>
          <w:sz w:val="20"/>
          <w:szCs w:val="20"/>
        </w:rPr>
      </w:pPr>
    </w:p>
    <w:p w14:paraId="09D398AE" w14:textId="77777777" w:rsidR="0087147F" w:rsidRPr="0087147F" w:rsidRDefault="0087147F" w:rsidP="00C00C58">
      <w:pPr>
        <w:pStyle w:val="Standard"/>
        <w:widowControl/>
        <w:spacing w:after="0"/>
        <w:jc w:val="center"/>
        <w:rPr>
          <w:rFonts w:asciiTheme="minorHAnsi" w:eastAsia="Sneak" w:hAnsiTheme="minorHAnsi" w:cs="Sneak"/>
          <w:color w:val="00000A"/>
          <w:sz w:val="20"/>
          <w:szCs w:val="20"/>
        </w:rPr>
      </w:pPr>
      <w:r w:rsidRPr="0087147F">
        <w:rPr>
          <w:rFonts w:asciiTheme="minorHAnsi" w:eastAsia="Sneak" w:hAnsiTheme="minorHAnsi" w:cs="Sneak"/>
          <w:color w:val="00000A"/>
          <w:sz w:val="20"/>
          <w:szCs w:val="20"/>
        </w:rPr>
        <w:t>_________________________</w:t>
      </w:r>
    </w:p>
    <w:p w14:paraId="159510F9" w14:textId="77777777" w:rsidR="00644555" w:rsidRPr="00C90742" w:rsidRDefault="0087147F" w:rsidP="00C90742">
      <w:pPr>
        <w:pStyle w:val="Standard"/>
        <w:jc w:val="center"/>
        <w:rPr>
          <w:rFonts w:asciiTheme="minorHAnsi" w:eastAsia="Sneak" w:hAnsiTheme="minorHAnsi" w:cs="Sneak"/>
          <w:sz w:val="20"/>
          <w:szCs w:val="20"/>
        </w:rPr>
      </w:pPr>
      <w:r w:rsidRPr="0087147F">
        <w:rPr>
          <w:rFonts w:asciiTheme="minorHAnsi" w:eastAsia="Sneak" w:hAnsiTheme="minorHAnsi" w:cs="Sneak"/>
          <w:sz w:val="20"/>
          <w:szCs w:val="20"/>
        </w:rPr>
        <w:t>(firma per esteso e leggibile)</w:t>
      </w:r>
    </w:p>
    <w:sectPr w:rsidR="00644555" w:rsidRPr="00C90742" w:rsidSect="00644555">
      <w:headerReference w:type="default" r:id="rId7"/>
      <w:pgSz w:w="11906" w:h="16838"/>
      <w:pgMar w:top="103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8ECFE" w14:textId="77777777" w:rsidR="00E2622D" w:rsidRDefault="00E2622D" w:rsidP="001C78CB">
      <w:pPr>
        <w:spacing w:after="0" w:line="240" w:lineRule="auto"/>
      </w:pPr>
      <w:r>
        <w:separator/>
      </w:r>
    </w:p>
  </w:endnote>
  <w:endnote w:type="continuationSeparator" w:id="0">
    <w:p w14:paraId="4EAAC7FC" w14:textId="77777777" w:rsidR="00E2622D" w:rsidRDefault="00E2622D" w:rsidP="001C7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neak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oto Sans Symbols">
    <w:altName w:val="Times New Roman"/>
    <w:charset w:val="00"/>
    <w:family w:val="roman"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56262" w14:textId="77777777" w:rsidR="00E2622D" w:rsidRDefault="00E2622D" w:rsidP="001C78CB">
      <w:pPr>
        <w:spacing w:after="0" w:line="240" w:lineRule="auto"/>
      </w:pPr>
      <w:r>
        <w:separator/>
      </w:r>
    </w:p>
  </w:footnote>
  <w:footnote w:type="continuationSeparator" w:id="0">
    <w:p w14:paraId="30BE526C" w14:textId="77777777" w:rsidR="00E2622D" w:rsidRDefault="00E2622D" w:rsidP="001C7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70" w:type="dxa"/>
      <w:tblLayout w:type="fixed"/>
      <w:tblLook w:val="0000" w:firstRow="0" w:lastRow="0" w:firstColumn="0" w:lastColumn="0" w:noHBand="0" w:noVBand="0"/>
    </w:tblPr>
    <w:tblGrid>
      <w:gridCol w:w="4889"/>
      <w:gridCol w:w="5029"/>
    </w:tblGrid>
    <w:tr w:rsidR="00997000" w14:paraId="33852745" w14:textId="77777777" w:rsidTr="005E2787">
      <w:trPr>
        <w:trHeight w:val="1136"/>
      </w:trPr>
      <w:tc>
        <w:tcPr>
          <w:tcW w:w="4889" w:type="dxa"/>
        </w:tcPr>
        <w:p w14:paraId="5257E96E" w14:textId="78AA0BE4" w:rsidR="00997000" w:rsidRPr="00C830C8" w:rsidRDefault="00997000" w:rsidP="005E2787">
          <w:pPr>
            <w:pStyle w:val="Intestazione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029" w:type="dxa"/>
        </w:tcPr>
        <w:p w14:paraId="11A2F45C" w14:textId="23C1AEF4" w:rsidR="00997000" w:rsidRPr="00644555" w:rsidRDefault="00997000" w:rsidP="00644555">
          <w:pPr>
            <w:pStyle w:val="Intestazione"/>
            <w:snapToGrid w:val="0"/>
            <w:jc w:val="right"/>
            <w:rPr>
              <w:rFonts w:asciiTheme="minorHAnsi" w:hAnsiTheme="minorHAnsi" w:cs="Gill Sans MT"/>
              <w:lang w:eastAsia="it-IT"/>
            </w:rPr>
          </w:pPr>
          <w:r w:rsidRPr="00644555">
            <w:rPr>
              <w:rFonts w:asciiTheme="minorHAnsi" w:hAnsiTheme="minorHAnsi"/>
              <w:sz w:val="20"/>
              <w:szCs w:val="20"/>
            </w:rPr>
            <w:t xml:space="preserve">Fondazione “Villa del Balì” </w:t>
          </w:r>
          <w:r w:rsidRPr="00644555">
            <w:rPr>
              <w:rFonts w:asciiTheme="minorHAnsi" w:hAnsiTheme="minorHAnsi"/>
              <w:sz w:val="20"/>
              <w:szCs w:val="20"/>
            </w:rPr>
            <w:br/>
          </w:r>
          <w:r w:rsidR="00855ADA">
            <w:rPr>
              <w:rFonts w:asciiTheme="minorHAnsi" w:hAnsiTheme="minorHAnsi"/>
              <w:sz w:val="20"/>
              <w:szCs w:val="20"/>
            </w:rPr>
            <w:t>via</w:t>
          </w:r>
          <w:r w:rsidRPr="00644555">
            <w:rPr>
              <w:rFonts w:asciiTheme="minorHAnsi" w:hAnsiTheme="minorHAnsi"/>
              <w:sz w:val="20"/>
              <w:szCs w:val="20"/>
            </w:rPr>
            <w:t xml:space="preserve"> San Martino, </w:t>
          </w:r>
          <w:r w:rsidR="00855ADA">
            <w:rPr>
              <w:rFonts w:asciiTheme="minorHAnsi" w:hAnsiTheme="minorHAnsi"/>
              <w:sz w:val="20"/>
              <w:szCs w:val="20"/>
            </w:rPr>
            <w:t>15</w:t>
          </w:r>
          <w:r w:rsidRPr="00644555">
            <w:rPr>
              <w:rFonts w:asciiTheme="minorHAnsi" w:hAnsiTheme="minorHAnsi"/>
              <w:sz w:val="20"/>
              <w:szCs w:val="20"/>
            </w:rPr>
            <w:br/>
            <w:t>61036 Colli al Metauro (PU)</w:t>
          </w:r>
        </w:p>
      </w:tc>
    </w:tr>
  </w:tbl>
  <w:p w14:paraId="16403E3D" w14:textId="2E971A5F" w:rsidR="001C78CB" w:rsidRPr="001C78CB" w:rsidRDefault="00855ADA" w:rsidP="00644555">
    <w:pPr>
      <w:rPr>
        <w:rFonts w:ascii="Gill Sans MT" w:hAnsi="Gill Sans MT"/>
        <w:b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69FAA90" wp14:editId="43A04734">
          <wp:simplePos x="0" y="0"/>
          <wp:positionH relativeFrom="column">
            <wp:posOffset>-272415</wp:posOffset>
          </wp:positionH>
          <wp:positionV relativeFrom="paragraph">
            <wp:posOffset>-837565</wp:posOffset>
          </wp:positionV>
          <wp:extent cx="2967355" cy="928370"/>
          <wp:effectExtent l="0" t="0" r="0" b="0"/>
          <wp:wrapNone/>
          <wp:docPr id="49318003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3180036" name="Immagine 4931800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7355" cy="928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C78CB">
      <w:rPr>
        <w:rFonts w:ascii="Gill Sans MT" w:hAnsi="Gill Sans MT"/>
        <w:b/>
        <w:noProof/>
        <w:lang w:eastAsia="it-IT"/>
      </w:rPr>
      <w:t xml:space="preserve">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09781D"/>
    <w:multiLevelType w:val="hybridMultilevel"/>
    <w:tmpl w:val="8E4A42E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6335F"/>
    <w:multiLevelType w:val="hybridMultilevel"/>
    <w:tmpl w:val="3C469F40"/>
    <w:lvl w:ilvl="0" w:tplc="0410000F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A411B"/>
    <w:multiLevelType w:val="hybridMultilevel"/>
    <w:tmpl w:val="4D8076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771001">
    <w:abstractNumId w:val="2"/>
  </w:num>
  <w:num w:numId="2" w16cid:durableId="10744695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7704159">
    <w:abstractNumId w:val="1"/>
  </w:num>
  <w:num w:numId="4" w16cid:durableId="1766153268">
    <w:abstractNumId w:val="3"/>
  </w:num>
  <w:num w:numId="5" w16cid:durableId="194275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1B50"/>
    <w:rsid w:val="00010F45"/>
    <w:rsid w:val="00041CE7"/>
    <w:rsid w:val="000449D0"/>
    <w:rsid w:val="00055729"/>
    <w:rsid w:val="000719F8"/>
    <w:rsid w:val="000A46D8"/>
    <w:rsid w:val="000B38BB"/>
    <w:rsid w:val="000B4C9C"/>
    <w:rsid w:val="000B5DAF"/>
    <w:rsid w:val="000E0692"/>
    <w:rsid w:val="0012014A"/>
    <w:rsid w:val="001271FD"/>
    <w:rsid w:val="0013228C"/>
    <w:rsid w:val="00140ED3"/>
    <w:rsid w:val="00196D32"/>
    <w:rsid w:val="001C78CB"/>
    <w:rsid w:val="001E12DF"/>
    <w:rsid w:val="001E5CE8"/>
    <w:rsid w:val="001E75E7"/>
    <w:rsid w:val="00222EC8"/>
    <w:rsid w:val="00231106"/>
    <w:rsid w:val="00254562"/>
    <w:rsid w:val="002F067E"/>
    <w:rsid w:val="00360046"/>
    <w:rsid w:val="00384C42"/>
    <w:rsid w:val="003B23BD"/>
    <w:rsid w:val="003D2993"/>
    <w:rsid w:val="003E44FB"/>
    <w:rsid w:val="0048146A"/>
    <w:rsid w:val="00483331"/>
    <w:rsid w:val="005F5ED0"/>
    <w:rsid w:val="0060013B"/>
    <w:rsid w:val="00644555"/>
    <w:rsid w:val="006531F3"/>
    <w:rsid w:val="006C2B39"/>
    <w:rsid w:val="006C7958"/>
    <w:rsid w:val="007142C1"/>
    <w:rsid w:val="007150ED"/>
    <w:rsid w:val="00741AA7"/>
    <w:rsid w:val="00747CDA"/>
    <w:rsid w:val="00761955"/>
    <w:rsid w:val="007A221B"/>
    <w:rsid w:val="007D59D0"/>
    <w:rsid w:val="007D670E"/>
    <w:rsid w:val="00812746"/>
    <w:rsid w:val="00820E72"/>
    <w:rsid w:val="00855ADA"/>
    <w:rsid w:val="0087147F"/>
    <w:rsid w:val="0088708E"/>
    <w:rsid w:val="008D15C0"/>
    <w:rsid w:val="00931611"/>
    <w:rsid w:val="009546ED"/>
    <w:rsid w:val="00962879"/>
    <w:rsid w:val="00973DC4"/>
    <w:rsid w:val="00993462"/>
    <w:rsid w:val="00997000"/>
    <w:rsid w:val="009C05D3"/>
    <w:rsid w:val="00A869FF"/>
    <w:rsid w:val="00AE756F"/>
    <w:rsid w:val="00AF4497"/>
    <w:rsid w:val="00B22230"/>
    <w:rsid w:val="00B34C4B"/>
    <w:rsid w:val="00B638C7"/>
    <w:rsid w:val="00B92328"/>
    <w:rsid w:val="00B97240"/>
    <w:rsid w:val="00BA2AB5"/>
    <w:rsid w:val="00BC0640"/>
    <w:rsid w:val="00BC6BD0"/>
    <w:rsid w:val="00C0022C"/>
    <w:rsid w:val="00C00C58"/>
    <w:rsid w:val="00C228AE"/>
    <w:rsid w:val="00C57DDE"/>
    <w:rsid w:val="00C617CC"/>
    <w:rsid w:val="00C827B4"/>
    <w:rsid w:val="00C90742"/>
    <w:rsid w:val="00CB77E5"/>
    <w:rsid w:val="00CC264A"/>
    <w:rsid w:val="00CC2D34"/>
    <w:rsid w:val="00CC7907"/>
    <w:rsid w:val="00D11745"/>
    <w:rsid w:val="00D51281"/>
    <w:rsid w:val="00D5250C"/>
    <w:rsid w:val="00D6632F"/>
    <w:rsid w:val="00D738D6"/>
    <w:rsid w:val="00D746D8"/>
    <w:rsid w:val="00D827D8"/>
    <w:rsid w:val="00D9132A"/>
    <w:rsid w:val="00D91B38"/>
    <w:rsid w:val="00DD3F7B"/>
    <w:rsid w:val="00DD50E9"/>
    <w:rsid w:val="00DF6B1D"/>
    <w:rsid w:val="00E2622D"/>
    <w:rsid w:val="00F07674"/>
    <w:rsid w:val="00F30968"/>
    <w:rsid w:val="00F35483"/>
    <w:rsid w:val="00F9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E3744BC"/>
  <w15:docId w15:val="{233A20E9-F9B5-4332-BAC7-B018E3EC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9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5250C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6D32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1C78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C78CB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C78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78CB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1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15C0"/>
    <w:rPr>
      <w:rFonts w:ascii="Tahoma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B34C4B"/>
    <w:rPr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D5250C"/>
    <w:rPr>
      <w:rFonts w:ascii="Times New Roman" w:hAnsi="Times New Roman"/>
      <w:b/>
      <w:bCs/>
      <w:sz w:val="24"/>
      <w:szCs w:val="24"/>
      <w:lang w:val="en-GB" w:eastAsia="ar-SA"/>
    </w:rPr>
  </w:style>
  <w:style w:type="paragraph" w:styleId="Titolo">
    <w:name w:val="Title"/>
    <w:basedOn w:val="Normale"/>
    <w:next w:val="Normale"/>
    <w:link w:val="TitoloCarattere"/>
    <w:qFormat/>
    <w:rsid w:val="00D5250C"/>
    <w:pPr>
      <w:suppressAutoHyphens/>
      <w:spacing w:after="0" w:line="240" w:lineRule="auto"/>
      <w:jc w:val="center"/>
    </w:pPr>
    <w:rPr>
      <w:rFonts w:ascii="Times New Roman" w:hAnsi="Times New Roman"/>
      <w:sz w:val="2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D5250C"/>
    <w:rPr>
      <w:rFonts w:ascii="Times New Roman" w:hAnsi="Times New Roman"/>
      <w:sz w:val="24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5250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525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Standard">
    <w:name w:val="Standard"/>
    <w:rsid w:val="0087147F"/>
    <w:pPr>
      <w:widowControl w:val="0"/>
      <w:suppressAutoHyphens/>
      <w:autoSpaceDN w:val="0"/>
      <w:spacing w:after="200" w:line="276" w:lineRule="auto"/>
      <w:textAlignment w:val="baseline"/>
    </w:pPr>
    <w:rPr>
      <w:rFonts w:cs="Calibri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seo%20del%20Bali\Documents\Desktop\Md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MdB</Template>
  <TotalTime>12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Museo del Bali</dc:creator>
  <cp:lastModifiedBy>francesca.cavallotti</cp:lastModifiedBy>
  <cp:revision>7</cp:revision>
  <cp:lastPrinted>2017-06-07T12:03:00Z</cp:lastPrinted>
  <dcterms:created xsi:type="dcterms:W3CDTF">2021-05-07T10:43:00Z</dcterms:created>
  <dcterms:modified xsi:type="dcterms:W3CDTF">2026-02-20T10:00:00Z</dcterms:modified>
</cp:coreProperties>
</file>